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3171C" w14:textId="77777777" w:rsidR="00BD6EEB" w:rsidRDefault="00BD6EEB" w:rsidP="00BD6EEB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4</w:t>
      </w:r>
    </w:p>
    <w:p w14:paraId="706A7BFD" w14:textId="446C4BCF" w:rsidR="00BD6EEB" w:rsidRPr="00345040" w:rsidRDefault="00195A18" w:rsidP="00BD6EEB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Week 2</w:t>
      </w:r>
      <w:r w:rsidR="00BD6EEB" w:rsidRPr="00DF46B1">
        <w:rPr>
          <w:rFonts w:ascii="Comic Sans MS" w:hAnsi="Comic Sans MS"/>
          <w:b/>
          <w:bCs/>
          <w:sz w:val="28"/>
          <w:szCs w:val="28"/>
        </w:rPr>
        <w:t>:</w:t>
      </w:r>
      <w:r w:rsidR="00BD6EEB">
        <w:rPr>
          <w:rFonts w:ascii="Comic Sans MS" w:hAnsi="Comic Sans MS"/>
          <w:sz w:val="28"/>
          <w:szCs w:val="28"/>
          <w:u w:val="single"/>
        </w:rPr>
        <w:t xml:space="preserve"> </w:t>
      </w:r>
      <w:r>
        <w:rPr>
          <w:rFonts w:ascii="Comic Sans MS" w:hAnsi="Comic Sans MS"/>
          <w:sz w:val="28"/>
          <w:szCs w:val="28"/>
          <w:u w:val="single"/>
        </w:rPr>
        <w:t>Monday 30</w:t>
      </w:r>
      <w:r w:rsidR="00BD6EEB">
        <w:rPr>
          <w:rFonts w:ascii="Comic Sans MS" w:hAnsi="Comic Sans MS"/>
          <w:sz w:val="28"/>
          <w:szCs w:val="28"/>
          <w:u w:val="single"/>
          <w:vertAlign w:val="superscript"/>
        </w:rPr>
        <w:t>th</w:t>
      </w:r>
      <w:r w:rsidR="00BD6EEB" w:rsidRPr="00345040">
        <w:rPr>
          <w:rFonts w:ascii="Comic Sans MS" w:hAnsi="Comic Sans MS"/>
          <w:sz w:val="28"/>
          <w:szCs w:val="28"/>
          <w:u w:val="single"/>
        </w:rPr>
        <w:t xml:space="preserve"> March 2020</w:t>
      </w:r>
    </w:p>
    <w:p w14:paraId="40238B8D" w14:textId="77777777" w:rsidR="00BD6EEB" w:rsidRPr="00DF46B1" w:rsidRDefault="00BD6EEB" w:rsidP="00BD6EEB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4" w:history="1">
        <w:r w:rsidRPr="00BB37B5">
          <w:rPr>
            <w:rStyle w:val="Hyperlink"/>
            <w:rFonts w:ascii="Comic Sans MS" w:hAnsi="Comic Sans MS"/>
            <w:sz w:val="28"/>
            <w:szCs w:val="28"/>
          </w:rPr>
          <w:t>yearfour@blowers.dudley.sch.uk</w:t>
        </w:r>
      </w:hyperlink>
    </w:p>
    <w:p w14:paraId="2EAD76C4" w14:textId="095C73F8" w:rsidR="00BD6EEB" w:rsidRPr="00484D21" w:rsidRDefault="00195A18" w:rsidP="00BD6EE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Hello</w:t>
      </w:r>
      <w:r w:rsidR="00BD6EEB">
        <w:rPr>
          <w:rFonts w:ascii="Comic Sans MS" w:hAnsi="Comic Sans MS"/>
          <w:sz w:val="26"/>
          <w:szCs w:val="26"/>
        </w:rPr>
        <w:t xml:space="preserve"> Class 4</w:t>
      </w:r>
      <w:r w:rsidR="00BD6EEB" w:rsidRPr="00484D21">
        <w:rPr>
          <w:rFonts w:ascii="Comic Sans MS" w:hAnsi="Comic Sans MS"/>
          <w:sz w:val="26"/>
          <w:szCs w:val="26"/>
        </w:rPr>
        <w:t>!</w:t>
      </w:r>
    </w:p>
    <w:p w14:paraId="4FB20F2D" w14:textId="77777777" w:rsidR="00BD6EEB" w:rsidRDefault="00BD6EEB" w:rsidP="00BD6EE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Here are your</w:t>
      </w:r>
      <w:r w:rsidRPr="00484D21">
        <w:rPr>
          <w:rFonts w:ascii="Comic Sans MS" w:hAnsi="Comic Sans MS"/>
          <w:sz w:val="26"/>
          <w:szCs w:val="26"/>
        </w:rPr>
        <w:t xml:space="preserve"> ‘School at Home’ tasks for today</w:t>
      </w:r>
      <w:r>
        <w:rPr>
          <w:rFonts w:ascii="Comic Sans MS" w:hAnsi="Comic Sans MS"/>
          <w:sz w:val="26"/>
          <w:szCs w:val="26"/>
        </w:rPr>
        <w:t xml:space="preserve">. Again, </w:t>
      </w:r>
      <w:r w:rsidRPr="00484D21">
        <w:rPr>
          <w:rFonts w:ascii="Comic Sans MS" w:hAnsi="Comic Sans MS"/>
          <w:sz w:val="26"/>
          <w:szCs w:val="26"/>
        </w:rPr>
        <w:t>any links and resources which will help you</w:t>
      </w:r>
      <w:r>
        <w:rPr>
          <w:rFonts w:ascii="Comic Sans MS" w:hAnsi="Comic Sans MS"/>
          <w:sz w:val="26"/>
          <w:szCs w:val="26"/>
        </w:rPr>
        <w:t xml:space="preserve"> to complete your home learning are also in this document. </w:t>
      </w:r>
    </w:p>
    <w:p w14:paraId="7CFD003E" w14:textId="77777777" w:rsidR="00BD6EEB" w:rsidRDefault="00BD6EEB" w:rsidP="00BD6EE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Mrs Ghent</w:t>
      </w:r>
      <w:r>
        <w:rPr>
          <w:rFonts w:ascii="Comic Sans MS" w:hAnsi="Comic Sans MS"/>
          <w:sz w:val="26"/>
          <w:szCs w:val="26"/>
        </w:rPr>
        <w:br/>
        <w:t>P.S</w:t>
      </w:r>
    </w:p>
    <w:p w14:paraId="38613671" w14:textId="5366CC7E" w:rsidR="00484D21" w:rsidRPr="00484D21" w:rsidRDefault="00BD6EE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to keep practising your times tables up to 12x </w:t>
      </w:r>
      <w:r w:rsidRPr="00796FA7">
        <w:rPr>
          <w:rFonts w:ascii="Comic Sans MS" w:hAnsi="Comic Sans MS"/>
          <w:sz w:val="26"/>
          <w:szCs w:val="26"/>
          <w:u w:val="single"/>
        </w:rPr>
        <w:t>AND</w:t>
      </w:r>
      <w:r>
        <w:rPr>
          <w:rFonts w:ascii="Comic Sans MS" w:hAnsi="Comic Sans MS"/>
          <w:sz w:val="26"/>
          <w:szCs w:val="26"/>
        </w:rPr>
        <w:t xml:space="preserve"> you also have your challenges to work on too! </w:t>
      </w: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3119"/>
        <w:gridCol w:w="5953"/>
      </w:tblGrid>
      <w:tr w:rsidR="00E71868" w14:paraId="35B2D4BF" w14:textId="77777777" w:rsidTr="00484D21">
        <w:tc>
          <w:tcPr>
            <w:tcW w:w="1418" w:type="dxa"/>
            <w:shd w:val="clear" w:color="auto" w:fill="BFBFBF" w:themeFill="background1" w:themeFillShade="BF"/>
          </w:tcPr>
          <w:p w14:paraId="3631C3C9" w14:textId="4C541AF5" w:rsidR="00345040" w:rsidRPr="00345040" w:rsidRDefault="0034504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2E30D149" w14:textId="3DA7B5C6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21D9A59A" w14:textId="71EE0A79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Link/</w:t>
            </w:r>
            <w:r w:rsidR="00345040"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Resources</w:t>
            </w:r>
          </w:p>
        </w:tc>
      </w:tr>
      <w:tr w:rsidR="00BD6EEB" w14:paraId="0C6E5481" w14:textId="77777777" w:rsidTr="00BD6EEB">
        <w:trPr>
          <w:trHeight w:val="1932"/>
        </w:trPr>
        <w:tc>
          <w:tcPr>
            <w:tcW w:w="1418" w:type="dxa"/>
          </w:tcPr>
          <w:p w14:paraId="28986806" w14:textId="7160E554" w:rsidR="00BD6EEB" w:rsidRPr="00345040" w:rsidRDefault="00BD6EE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Literacy</w:t>
            </w:r>
          </w:p>
        </w:tc>
        <w:tc>
          <w:tcPr>
            <w:tcW w:w="3119" w:type="dxa"/>
          </w:tcPr>
          <w:p w14:paraId="7E3F7088" w14:textId="020500AF" w:rsidR="00BD6EEB" w:rsidRPr="00195A18" w:rsidRDefault="00BD6EEB" w:rsidP="00FF0D93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195A18">
              <w:rPr>
                <w:rFonts w:ascii="Comic Sans MS" w:hAnsi="Comic Sans MS"/>
                <w:sz w:val="24"/>
                <w:szCs w:val="24"/>
              </w:rPr>
              <w:t xml:space="preserve">Spellings </w:t>
            </w:r>
            <w:r w:rsidR="00195A18">
              <w:rPr>
                <w:rFonts w:ascii="Comic Sans MS" w:hAnsi="Comic Sans MS"/>
                <w:sz w:val="24"/>
                <w:szCs w:val="24"/>
              </w:rPr>
              <w:br/>
            </w:r>
            <w:r w:rsidR="00195A18">
              <w:rPr>
                <w:rFonts w:ascii="Comic Sans MS" w:hAnsi="Comic Sans MS"/>
                <w:sz w:val="24"/>
                <w:szCs w:val="24"/>
              </w:rPr>
              <w:br/>
              <w:t xml:space="preserve">I hope you have been practising your 10 spellings from last week! </w:t>
            </w:r>
            <w:r w:rsidR="00195A18">
              <w:rPr>
                <w:rFonts w:ascii="Comic Sans MS" w:hAnsi="Comic Sans MS"/>
                <w:sz w:val="24"/>
                <w:szCs w:val="24"/>
              </w:rPr>
              <w:br/>
            </w:r>
            <w:r w:rsidR="00195A18">
              <w:rPr>
                <w:rFonts w:ascii="Comic Sans MS" w:hAnsi="Comic Sans MS"/>
                <w:sz w:val="24"/>
                <w:szCs w:val="24"/>
              </w:rPr>
              <w:br/>
              <w:t xml:space="preserve">Have one last practise now and then test yourself – can you get 10/10? If you want to you can e-mail to update me on how you have done!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5953" w:type="dxa"/>
          </w:tcPr>
          <w:p w14:paraId="0D4724CF" w14:textId="0AD9030D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Practise your spellings one last time before testing yourself in your</w:t>
            </w:r>
            <w:r w:rsidR="00BD6EE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D6EEB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Book</w:t>
            </w:r>
            <w:r w:rsidR="00BD6EEB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.</w:t>
            </w:r>
          </w:p>
          <w:p w14:paraId="45775E24" w14:textId="1058FE56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0F6364EC" w14:textId="4121E509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65408" behindDoc="1" locked="0" layoutInCell="1" allowOverlap="1" wp14:anchorId="0D1666BF" wp14:editId="7917E197">
                  <wp:simplePos x="0" y="0"/>
                  <wp:positionH relativeFrom="column">
                    <wp:posOffset>882015</wp:posOffset>
                  </wp:positionH>
                  <wp:positionV relativeFrom="page">
                    <wp:posOffset>671195</wp:posOffset>
                  </wp:positionV>
                  <wp:extent cx="1845310" cy="1038225"/>
                  <wp:effectExtent l="0" t="0" r="2540" b="9525"/>
                  <wp:wrapTight wrapText="bothSides">
                    <wp:wrapPolygon edited="0">
                      <wp:start x="0" y="0"/>
                      <wp:lineTo x="0" y="21402"/>
                      <wp:lineTo x="21407" y="21402"/>
                      <wp:lineTo x="21407" y="0"/>
                      <wp:lineTo x="0" y="0"/>
                    </wp:wrapPolygon>
                  </wp:wrapTight>
                  <wp:docPr id="2" name="Picture 2" descr="See the sourc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e the sourc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1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235D0A" w14:textId="77777777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2EB54863" w14:textId="77777777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7BA6CC43" w14:textId="77777777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48F71F6C" w14:textId="77777777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4B7D6074" w14:textId="77777777" w:rsidR="00195A18" w:rsidRDefault="00195A18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2230376B" w14:textId="23EA2366" w:rsidR="00BD6EEB" w:rsidRPr="00195A18" w:rsidRDefault="00195A18" w:rsidP="00195A18">
            <w:pPr>
              <w:jc w:val="center"/>
              <w:rPr>
                <w:rFonts w:ascii="Comic Sans MS" w:hAnsi="Comic Sans MS"/>
                <w:b/>
                <w:color w:val="0000FF"/>
                <w:sz w:val="24"/>
                <w:szCs w:val="24"/>
                <w:u w:val="single"/>
              </w:rPr>
            </w:pPr>
            <w:r w:rsidRPr="00195A18">
              <w:rPr>
                <w:rFonts w:ascii="Comic Sans MS" w:hAnsi="Comic Sans MS"/>
                <w:b/>
                <w:color w:val="FF0000"/>
                <w:sz w:val="24"/>
                <w:szCs w:val="24"/>
                <w:u w:val="single"/>
              </w:rPr>
              <w:t xml:space="preserve">Good luck! </w:t>
            </w:r>
            <w:r w:rsidRPr="00195A18">
              <w:rPr>
                <w:rFonts w:ascii="Comic Sans MS" w:hAnsi="Comic Sans MS"/>
                <w:b/>
                <w:color w:val="0000FF"/>
                <w:sz w:val="24"/>
                <w:szCs w:val="24"/>
                <w:u w:val="single"/>
              </w:rPr>
              <w:br/>
            </w:r>
            <w:r w:rsidRPr="00195A18">
              <w:rPr>
                <w:rFonts w:ascii="Comic Sans MS" w:hAnsi="Comic Sans MS"/>
                <w:b/>
                <w:color w:val="0000FF"/>
                <w:sz w:val="24"/>
                <w:szCs w:val="24"/>
                <w:u w:val="single"/>
              </w:rPr>
              <w:br/>
            </w:r>
          </w:p>
          <w:p w14:paraId="7271A25A" w14:textId="24E84488" w:rsidR="00BD6EEB" w:rsidRPr="00345040" w:rsidRDefault="00BD6EEB" w:rsidP="001E12E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84D21" w14:paraId="3A56EE9C" w14:textId="77777777" w:rsidTr="00484D21">
        <w:tc>
          <w:tcPr>
            <w:tcW w:w="1418" w:type="dxa"/>
            <w:vMerge w:val="restart"/>
          </w:tcPr>
          <w:p w14:paraId="7FAC8B70" w14:textId="235FDDCD" w:rsidR="009D0CA5" w:rsidRPr="009D0CA5" w:rsidRDefault="009D0CA5">
            <w:pPr>
              <w:rPr>
                <w:rFonts w:ascii="Comic Sans MS" w:hAnsi="Comic Sans MS"/>
                <w:b/>
                <w:bCs/>
                <w:color w:val="FF0066"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Numeracy</w:t>
            </w:r>
          </w:p>
        </w:tc>
        <w:tc>
          <w:tcPr>
            <w:tcW w:w="3119" w:type="dxa"/>
          </w:tcPr>
          <w:p w14:paraId="196E38D5" w14:textId="2363E6D0" w:rsidR="009D0CA5" w:rsidRPr="00345040" w:rsidRDefault="009D0CA5" w:rsidP="00195A1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195A18">
              <w:rPr>
                <w:rFonts w:ascii="Comic Sans MS" w:hAnsi="Comic Sans MS"/>
                <w:sz w:val="24"/>
                <w:szCs w:val="24"/>
              </w:rPr>
              <w:t xml:space="preserve">Practise Time!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D0CA5">
              <w:rPr>
                <w:rFonts w:ascii="Comic Sans MS" w:hAnsi="Comic Sans MS"/>
                <w:color w:val="FF0066"/>
                <w:sz w:val="24"/>
                <w:szCs w:val="24"/>
              </w:rPr>
              <w:t xml:space="preserve">Times Table Rock Stars </w:t>
            </w:r>
            <w:r>
              <w:rPr>
                <w:rFonts w:ascii="Comic Sans MS" w:hAnsi="Comic Sans MS"/>
                <w:sz w:val="24"/>
                <w:szCs w:val="24"/>
              </w:rPr>
              <w:t xml:space="preserve">– can you answer </w:t>
            </w:r>
            <w:r w:rsidR="00393A2E">
              <w:rPr>
                <w:rFonts w:ascii="Comic Sans MS" w:hAnsi="Comic Sans MS"/>
                <w:sz w:val="24"/>
                <w:szCs w:val="24"/>
              </w:rPr>
              <w:t xml:space="preserve">each question in less than 6 seconds? Once you have practised by yourself – can you then </w:t>
            </w:r>
            <w:r>
              <w:rPr>
                <w:rFonts w:ascii="Comic Sans MS" w:hAnsi="Comic Sans MS"/>
                <w:sz w:val="24"/>
                <w:szCs w:val="24"/>
              </w:rPr>
              <w:t xml:space="preserve">challenge a friend to a match in </w:t>
            </w:r>
            <w:r w:rsidRPr="009D0CA5">
              <w:rPr>
                <w:rFonts w:ascii="Comic Sans MS" w:hAnsi="Comic Sans MS"/>
                <w:b/>
                <w:bCs/>
                <w:sz w:val="24"/>
                <w:szCs w:val="24"/>
              </w:rPr>
              <w:t>Rock Slam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r w:rsidRPr="009D0CA5">
              <w:rPr>
                <w:rFonts w:ascii="Comic Sans MS" w:hAnsi="Comic Sans MS"/>
                <w:sz w:val="24"/>
                <w:szCs w:val="24"/>
              </w:rPr>
              <w:t xml:space="preserve">by simply clicking on their name or </w:t>
            </w:r>
            <w:proofErr w:type="gramStart"/>
            <w:r w:rsidRPr="009D0CA5">
              <w:rPr>
                <w:rFonts w:ascii="Comic Sans MS" w:hAnsi="Comic Sans MS"/>
                <w:sz w:val="24"/>
                <w:szCs w:val="24"/>
              </w:rPr>
              <w:t>class.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93A2E"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5953" w:type="dxa"/>
          </w:tcPr>
          <w:p w14:paraId="3D74BF83" w14:textId="7C378250" w:rsidR="009D0CA5" w:rsidRPr="00393A2E" w:rsidRDefault="009D0CA5">
            <w:pPr>
              <w:rPr>
                <w:rFonts w:ascii="Comic Sans MS" w:hAnsi="Comic Sans MS"/>
                <w:sz w:val="24"/>
                <w:szCs w:val="24"/>
              </w:rPr>
            </w:pPr>
            <w:r w:rsidRPr="00393A2E">
              <w:rPr>
                <w:rFonts w:ascii="Comic Sans MS" w:hAnsi="Comic Sans MS"/>
                <w:sz w:val="24"/>
                <w:szCs w:val="24"/>
              </w:rPr>
              <w:t xml:space="preserve">Log-in to </w:t>
            </w:r>
            <w:r w:rsidRPr="00393A2E">
              <w:rPr>
                <w:rFonts w:ascii="Comic Sans MS" w:hAnsi="Comic Sans MS"/>
                <w:color w:val="FF0066"/>
                <w:sz w:val="24"/>
                <w:szCs w:val="24"/>
              </w:rPr>
              <w:t xml:space="preserve">Times Table Rock Stars </w:t>
            </w:r>
            <w:r w:rsidRPr="00393A2E">
              <w:rPr>
                <w:rFonts w:ascii="Comic Sans MS" w:hAnsi="Comic Sans MS"/>
                <w:sz w:val="24"/>
                <w:szCs w:val="24"/>
              </w:rPr>
              <w:t>using:</w:t>
            </w:r>
          </w:p>
          <w:p w14:paraId="1C1FDFAD" w14:textId="6F14588C" w:rsidR="009D0CA5" w:rsidRPr="00393A2E" w:rsidRDefault="0087142F">
            <w:pPr>
              <w:rPr>
                <w:rFonts w:ascii="Comic Sans MS" w:hAnsi="Comic Sans MS"/>
                <w:sz w:val="24"/>
                <w:szCs w:val="24"/>
              </w:rPr>
            </w:pPr>
            <w:hyperlink r:id="rId6" w:history="1">
              <w:r w:rsidR="009D0CA5" w:rsidRPr="00393A2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https://ttrockstars.com/</w:t>
              </w:r>
            </w:hyperlink>
          </w:p>
          <w:p w14:paraId="57770B48" w14:textId="77777777" w:rsidR="00393A2E" w:rsidRPr="00393A2E" w:rsidRDefault="009D0CA5" w:rsidP="00393A2E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proofErr w:type="gramStart"/>
            <w:r w:rsidRPr="00393A2E">
              <w:rPr>
                <w:rFonts w:ascii="Comic Sans MS" w:hAnsi="Comic Sans MS"/>
                <w:sz w:val="24"/>
                <w:szCs w:val="24"/>
              </w:rPr>
              <w:t>a</w:t>
            </w:r>
            <w:r w:rsidR="00393A2E" w:rsidRPr="00393A2E">
              <w:rPr>
                <w:rFonts w:ascii="Comic Sans MS" w:hAnsi="Comic Sans MS"/>
                <w:sz w:val="24"/>
                <w:szCs w:val="24"/>
              </w:rPr>
              <w:t>nd</w:t>
            </w:r>
            <w:proofErr w:type="gramEnd"/>
            <w:r w:rsidR="00393A2E" w:rsidRPr="00393A2E">
              <w:rPr>
                <w:rFonts w:ascii="Comic Sans MS" w:hAnsi="Comic Sans MS"/>
                <w:sz w:val="24"/>
                <w:szCs w:val="24"/>
              </w:rPr>
              <w:t xml:space="preserve"> your Username and Password which we stuck on the front cover of your </w:t>
            </w:r>
            <w:r w:rsidR="00393A2E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Blue Home Learning Book. </w:t>
            </w:r>
          </w:p>
          <w:p w14:paraId="348701A5" w14:textId="4A9A7116" w:rsidR="009D0CA5" w:rsidRPr="009D0CA5" w:rsidRDefault="00195A1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br/>
            </w:r>
            <w:r w:rsidR="00393A2E" w:rsidRPr="00393A2E">
              <w:rPr>
                <w:rFonts w:ascii="Comic Sans MS" w:hAnsi="Comic Sans MS"/>
                <w:sz w:val="24"/>
                <w:szCs w:val="24"/>
              </w:rPr>
              <w:t>Remember, we</w:t>
            </w:r>
            <w:r w:rsidR="009D0CA5" w:rsidRPr="00393A2E">
              <w:rPr>
                <w:rFonts w:ascii="Comic Sans MS" w:hAnsi="Comic Sans MS"/>
                <w:sz w:val="24"/>
                <w:szCs w:val="24"/>
              </w:rPr>
              <w:t xml:space="preserve"> can log </w:t>
            </w:r>
            <w:r w:rsidR="00393A2E" w:rsidRPr="00393A2E">
              <w:rPr>
                <w:rFonts w:ascii="Comic Sans MS" w:hAnsi="Comic Sans MS"/>
                <w:sz w:val="24"/>
                <w:szCs w:val="24"/>
              </w:rPr>
              <w:t>on too in order to see how you are doing!</w:t>
            </w:r>
            <w:r w:rsidR="00393A2E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195A18" w14:paraId="621B7CEB" w14:textId="77777777" w:rsidTr="0087142F">
        <w:trPr>
          <w:gridAfter w:val="2"/>
          <w:wAfter w:w="9072" w:type="dxa"/>
          <w:trHeight w:val="334"/>
        </w:trPr>
        <w:tc>
          <w:tcPr>
            <w:tcW w:w="1418" w:type="dxa"/>
            <w:vMerge/>
          </w:tcPr>
          <w:p w14:paraId="043549E4" w14:textId="77777777" w:rsidR="00195A18" w:rsidRPr="00345040" w:rsidRDefault="00195A18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</w:tr>
      <w:tr w:rsidR="00E71868" w14:paraId="24E2EA12" w14:textId="77777777" w:rsidTr="00484D21">
        <w:tc>
          <w:tcPr>
            <w:tcW w:w="1418" w:type="dxa"/>
          </w:tcPr>
          <w:p w14:paraId="750629DF" w14:textId="34815242" w:rsidR="00345040" w:rsidRPr="00345040" w:rsidRDefault="0087142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RE</w:t>
            </w:r>
          </w:p>
        </w:tc>
        <w:tc>
          <w:tcPr>
            <w:tcW w:w="3119" w:type="dxa"/>
          </w:tcPr>
          <w:p w14:paraId="0881474D" w14:textId="7D99202B" w:rsidR="00345040" w:rsidRPr="00345040" w:rsidRDefault="0087142F" w:rsidP="00E91EB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 Easter Story: See below – for activity </w:t>
            </w: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template.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 w:rsidR="00E91EB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21889989" w14:textId="2A6F54EC" w:rsidR="00FF0D93" w:rsidRPr="00234B9B" w:rsidRDefault="0087142F">
            <w:pPr>
              <w:rPr>
                <w:rFonts w:ascii="Comic Sans MS" w:hAnsi="Comic Sans MS" w:cs="Arial"/>
                <w:bCs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Watch the video about the Easter story: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hyperlink r:id="rId7" w:history="1">
              <w:r w:rsidRPr="00547131">
                <w:rPr>
                  <w:rStyle w:val="Hyperlink"/>
                  <w:rFonts w:ascii="Comic Sans MS" w:hAnsi="Comic Sans MS" w:cs="Arial"/>
                  <w:bCs/>
                  <w:sz w:val="24"/>
                  <w:szCs w:val="24"/>
                </w:rPr>
                <w:t>https://www.youtube.com/watch?v=Wnbo2AmS3O</w:t>
              </w:r>
              <w:r w:rsidRPr="00547131">
                <w:rPr>
                  <w:rStyle w:val="Hyperlink"/>
                  <w:rFonts w:ascii="Comic Sans MS" w:hAnsi="Comic Sans MS" w:cs="Arial"/>
                  <w:bCs/>
                  <w:sz w:val="24"/>
                  <w:szCs w:val="24"/>
                </w:rPr>
                <w:lastRenderedPageBreak/>
                <w:t>I</w:t>
              </w:r>
            </w:hyperlink>
            <w:r>
              <w:rPr>
                <w:rFonts w:ascii="Comic Sans MS" w:hAnsi="Comic Sans MS" w:cs="Arial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Arial"/>
                <w:bCs/>
                <w:color w:val="FF0000"/>
                <w:sz w:val="24"/>
                <w:szCs w:val="24"/>
              </w:rPr>
              <w:br/>
            </w:r>
            <w:r w:rsidRPr="0087142F">
              <w:rPr>
                <w:rFonts w:ascii="Comic Sans MS" w:hAnsi="Comic Sans MS" w:cs="Arial"/>
                <w:bCs/>
                <w:sz w:val="24"/>
                <w:szCs w:val="24"/>
              </w:rPr>
              <w:t xml:space="preserve">After watching the video, can you create your own comic strip that retells the Easter story or use the template below to help you. </w:t>
            </w:r>
            <w:r w:rsidRPr="0087142F">
              <w:rPr>
                <w:rFonts w:ascii="Comic Sans MS" w:hAnsi="Comic Sans MS" w:cs="Arial"/>
                <w:bCs/>
                <w:sz w:val="24"/>
                <w:szCs w:val="24"/>
              </w:rPr>
              <w:br/>
            </w:r>
            <w:r w:rsidRPr="0087142F">
              <w:rPr>
                <w:rFonts w:ascii="Comic Sans MS" w:hAnsi="Comic Sans MS" w:cs="Arial"/>
                <w:bCs/>
                <w:sz w:val="24"/>
                <w:szCs w:val="24"/>
              </w:rPr>
              <w:br/>
              <w:t xml:space="preserve">Remember you can use Word or PowerPoint for this too and then send it to me via e-mail! </w:t>
            </w:r>
            <w:r w:rsidRPr="0087142F">
              <w:rPr>
                <w:rFonts w:ascii="Comic Sans MS" w:hAnsi="Comic Sans MS" w:cs="Arial"/>
                <w:bCs/>
                <w:sz w:val="24"/>
                <w:szCs w:val="24"/>
              </w:rPr>
              <w:br/>
            </w:r>
            <w:r w:rsidRPr="0087142F">
              <w:rPr>
                <w:rFonts w:ascii="Comic Sans MS" w:hAnsi="Comic Sans MS" w:cs="Arial"/>
                <w:bCs/>
                <w:sz w:val="24"/>
                <w:szCs w:val="24"/>
              </w:rPr>
              <w:br/>
              <w:t xml:space="preserve">I look forward to seeing your work! </w:t>
            </w:r>
          </w:p>
          <w:p w14:paraId="62990F0A" w14:textId="303E9CC2" w:rsidR="008B49F6" w:rsidRPr="008B49F6" w:rsidRDefault="008B49F6" w:rsidP="0002082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2485D15" w14:textId="3A15E870" w:rsidR="00345040" w:rsidRPr="00DA499D" w:rsidRDefault="00B051F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 w:rsidR="0087142F">
        <w:rPr>
          <w:rFonts w:ascii="Comic Sans MS" w:hAnsi="Comic Sans MS"/>
          <w:sz w:val="24"/>
          <w:szCs w:val="24"/>
          <w:highlight w:val="yellow"/>
          <w:u w:val="single"/>
        </w:rPr>
        <w:t>RE</w:t>
      </w:r>
      <w:r w:rsidR="00DA499D" w:rsidRPr="00DA499D">
        <w:rPr>
          <w:rFonts w:ascii="Comic Sans MS" w:hAnsi="Comic Sans MS"/>
          <w:sz w:val="24"/>
          <w:szCs w:val="24"/>
          <w:highlight w:val="yellow"/>
          <w:u w:val="single"/>
        </w:rPr>
        <w:t xml:space="preserve"> T</w:t>
      </w:r>
      <w:r w:rsidR="00E91EBB">
        <w:rPr>
          <w:rFonts w:ascii="Comic Sans MS" w:hAnsi="Comic Sans MS"/>
          <w:sz w:val="24"/>
          <w:szCs w:val="24"/>
          <w:highlight w:val="yellow"/>
          <w:u w:val="single"/>
        </w:rPr>
        <w:t>ask 1</w:t>
      </w:r>
      <w:r w:rsidR="00AC550D" w:rsidRPr="00DA499D">
        <w:rPr>
          <w:rFonts w:ascii="Comic Sans MS" w:hAnsi="Comic Sans MS"/>
          <w:sz w:val="24"/>
          <w:szCs w:val="24"/>
          <w:highlight w:val="yellow"/>
          <w:u w:val="single"/>
        </w:rPr>
        <w:t>:</w:t>
      </w:r>
    </w:p>
    <w:p w14:paraId="4D997AED" w14:textId="70CBDAB7" w:rsidR="00E17A17" w:rsidRPr="00195A18" w:rsidRDefault="0087142F" w:rsidP="00195A18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3A337665" wp14:editId="24346EC1">
            <wp:simplePos x="0" y="0"/>
            <wp:positionH relativeFrom="margin">
              <wp:align>center</wp:align>
            </wp:positionH>
            <wp:positionV relativeFrom="page">
              <wp:posOffset>3705225</wp:posOffset>
            </wp:positionV>
            <wp:extent cx="7105650" cy="4514850"/>
            <wp:effectExtent l="38100" t="38100" r="38100" b="381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4514850"/>
                    </a:xfrm>
                    <a:prstGeom prst="rect">
                      <a:avLst/>
                    </a:prstGeom>
                    <a:ln w="28575">
                      <a:solidFill>
                        <a:srgbClr val="FFFF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sz w:val="24"/>
          <w:szCs w:val="24"/>
          <w:u w:val="single"/>
        </w:rPr>
        <w:t xml:space="preserve">The Easter Story </w:t>
      </w:r>
      <w:bookmarkStart w:id="0" w:name="_GoBack"/>
      <w:bookmarkEnd w:id="0"/>
      <w:r w:rsidR="00195A18">
        <w:rPr>
          <w:rFonts w:ascii="Comic Sans MS" w:hAnsi="Comic Sans MS"/>
          <w:b/>
          <w:sz w:val="24"/>
          <w:szCs w:val="24"/>
          <w:u w:val="single"/>
        </w:rPr>
        <w:br/>
      </w:r>
      <w:r w:rsidR="00E17A17">
        <w:rPr>
          <w:rFonts w:ascii="Comic Sans MS" w:hAnsi="Comic Sans MS"/>
          <w:color w:val="FF0000"/>
          <w:sz w:val="24"/>
          <w:szCs w:val="24"/>
        </w:rPr>
        <w:br/>
      </w:r>
    </w:p>
    <w:sectPr w:rsidR="00E17A17" w:rsidRPr="00195A18" w:rsidSect="00484D21"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B1"/>
    <w:rsid w:val="00020822"/>
    <w:rsid w:val="001955F3"/>
    <w:rsid w:val="00195A18"/>
    <w:rsid w:val="001C383E"/>
    <w:rsid w:val="001D6301"/>
    <w:rsid w:val="001D7D5E"/>
    <w:rsid w:val="00234B9B"/>
    <w:rsid w:val="00345040"/>
    <w:rsid w:val="00387825"/>
    <w:rsid w:val="00393A2E"/>
    <w:rsid w:val="003C6B16"/>
    <w:rsid w:val="003D2CF4"/>
    <w:rsid w:val="00484D21"/>
    <w:rsid w:val="004F7F18"/>
    <w:rsid w:val="005B712A"/>
    <w:rsid w:val="005D370E"/>
    <w:rsid w:val="006144B4"/>
    <w:rsid w:val="00796FA7"/>
    <w:rsid w:val="007B623B"/>
    <w:rsid w:val="008156DD"/>
    <w:rsid w:val="0087142F"/>
    <w:rsid w:val="008B49F6"/>
    <w:rsid w:val="009261AA"/>
    <w:rsid w:val="00971BCB"/>
    <w:rsid w:val="009D0CA5"/>
    <w:rsid w:val="00AB4CBA"/>
    <w:rsid w:val="00AC51F4"/>
    <w:rsid w:val="00AC550D"/>
    <w:rsid w:val="00B051FD"/>
    <w:rsid w:val="00B44D5B"/>
    <w:rsid w:val="00B50626"/>
    <w:rsid w:val="00BD6EEB"/>
    <w:rsid w:val="00C220FC"/>
    <w:rsid w:val="00D754DD"/>
    <w:rsid w:val="00D76D46"/>
    <w:rsid w:val="00DA499D"/>
    <w:rsid w:val="00DF46B1"/>
    <w:rsid w:val="00E10D94"/>
    <w:rsid w:val="00E17A17"/>
    <w:rsid w:val="00E71868"/>
    <w:rsid w:val="00E91EBB"/>
    <w:rsid w:val="00F842A7"/>
    <w:rsid w:val="00FD07BB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572B"/>
  <w15:chartTrackingRefBased/>
  <w15:docId w15:val="{0C1E2FF1-09A8-4A21-B2C7-8DBBC2DB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1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4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Wnbo2AmS3O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trockstars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mailto:yearfour@blowers.dudley.sch.u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32B8500</Template>
  <TotalTime>192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Chambers</dc:creator>
  <cp:keywords/>
  <dc:description/>
  <cp:lastModifiedBy>Mrs J. Ghent</cp:lastModifiedBy>
  <cp:revision>9</cp:revision>
  <dcterms:created xsi:type="dcterms:W3CDTF">2020-03-19T13:47:00Z</dcterms:created>
  <dcterms:modified xsi:type="dcterms:W3CDTF">2020-03-20T13:47:00Z</dcterms:modified>
</cp:coreProperties>
</file>